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C2E" w:rsidRDefault="00A03C2E" w:rsidP="00A03C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CLEVE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A03C2E" w:rsidRDefault="00A03C2E" w:rsidP="00A03C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03C2E" w:rsidRDefault="00A03C2E" w:rsidP="00A03C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03C2E" w:rsidRDefault="00A03C2E" w:rsidP="00A03C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Oct.1419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Chipping </w:t>
      </w:r>
      <w:proofErr w:type="spellStart"/>
      <w:r>
        <w:rPr>
          <w:rFonts w:ascii="Times New Roman" w:hAnsi="Times New Roman" w:cs="Times New Roman"/>
          <w:sz w:val="24"/>
          <w:szCs w:val="24"/>
        </w:rPr>
        <w:t>Sodbury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A03C2E" w:rsidRDefault="00A03C2E" w:rsidP="00A03C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Gloucestershire, into lands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Devrose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A03C2E" w:rsidRDefault="00A03C2E" w:rsidP="00A03C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21-281)</w:t>
      </w:r>
    </w:p>
    <w:p w:rsidR="00A03C2E" w:rsidRDefault="00A03C2E" w:rsidP="00A03C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03C2E" w:rsidRDefault="00A03C2E" w:rsidP="00A03C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03C2E" w:rsidRPr="00B63C7D" w:rsidRDefault="00A03C2E" w:rsidP="00A03C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February 2016</w:t>
      </w:r>
    </w:p>
    <w:p w:rsidR="006B2F86" w:rsidRPr="00A03C2E" w:rsidRDefault="00A03C2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A03C2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3C2E" w:rsidRDefault="00A03C2E" w:rsidP="00E71FC3">
      <w:pPr>
        <w:spacing w:after="0" w:line="240" w:lineRule="auto"/>
      </w:pPr>
      <w:r>
        <w:separator/>
      </w:r>
    </w:p>
  </w:endnote>
  <w:endnote w:type="continuationSeparator" w:id="0">
    <w:p w:rsidR="00A03C2E" w:rsidRDefault="00A03C2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3C2E" w:rsidRDefault="00A03C2E" w:rsidP="00E71FC3">
      <w:pPr>
        <w:spacing w:after="0" w:line="240" w:lineRule="auto"/>
      </w:pPr>
      <w:r>
        <w:separator/>
      </w:r>
    </w:p>
  </w:footnote>
  <w:footnote w:type="continuationSeparator" w:id="0">
    <w:p w:rsidR="00A03C2E" w:rsidRDefault="00A03C2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C2E"/>
    <w:rsid w:val="00A03C2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C44188"/>
  <w15:chartTrackingRefBased/>
  <w15:docId w15:val="{8BAE3879-FBC2-4864-A4AF-D16D903AD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2016-02-27T16:01:00Z</dcterms:created>
  <dcterms:modified xsi:type="dcterms:W3CDTF">2016-02-27T16:02:00Z</dcterms:modified>
</cp:coreProperties>
</file>